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76CD" w14:textId="3BC48F56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207F348F">
        <w:rPr>
          <w:rFonts w:cs="Arial"/>
        </w:rPr>
        <w:t>Številka:</w:t>
      </w:r>
      <w:r w:rsidR="007347D4" w:rsidRPr="207F348F">
        <w:rPr>
          <w:rFonts w:cs="Arial"/>
        </w:rPr>
        <w:t xml:space="preserve"> </w:t>
      </w:r>
      <w:r w:rsidR="00D64A33">
        <w:rPr>
          <w:rFonts w:cs="Arial"/>
        </w:rPr>
        <w:t>202</w:t>
      </w:r>
      <w:r w:rsidR="007347D4" w:rsidRPr="207F348F">
        <w:rPr>
          <w:rFonts w:cs="Arial"/>
        </w:rPr>
        <w:t>.2025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4B974346" w14:textId="77777777" w:rsidR="00561FDB" w:rsidRPr="00080520" w:rsidRDefault="00561FD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1277E0B6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1BF45E2B" w14:textId="08CD4601" w:rsidR="00590AA7" w:rsidRDefault="00590AA7" w:rsidP="00216692">
      <w:pPr>
        <w:tabs>
          <w:tab w:val="left" w:pos="1083"/>
        </w:tabs>
        <w:rPr>
          <w:rFonts w:cs="Arial"/>
        </w:rPr>
      </w:pP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52613A96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</w:t>
      </w:r>
      <w:r w:rsidR="00561FDB">
        <w:rPr>
          <w:rFonts w:cs="Arial"/>
        </w:rPr>
        <w:t xml:space="preserve">v točki 2.C.a) (Reference ponudnika)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561FD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tbl>
      <w:tblPr>
        <w:tblW w:w="14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902"/>
        <w:gridCol w:w="3330"/>
        <w:gridCol w:w="1584"/>
        <w:gridCol w:w="4742"/>
        <w:gridCol w:w="2318"/>
      </w:tblGrid>
      <w:tr w:rsidR="00561FDB" w:rsidRPr="00080520" w14:paraId="32DDECF2" w14:textId="77777777" w:rsidTr="00561FDB">
        <w:trPr>
          <w:trHeight w:val="504"/>
        </w:trPr>
        <w:tc>
          <w:tcPr>
            <w:tcW w:w="634" w:type="dxa"/>
            <w:vAlign w:val="center"/>
          </w:tcPr>
          <w:p w14:paraId="2FA9CBC9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902" w:type="dxa"/>
            <w:vAlign w:val="center"/>
          </w:tcPr>
          <w:p w14:paraId="1FFB9AB7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330" w:type="dxa"/>
            <w:vAlign w:val="center"/>
          </w:tcPr>
          <w:p w14:paraId="126B16E8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584" w:type="dxa"/>
          </w:tcPr>
          <w:p w14:paraId="315A6D24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</w:p>
          <w:p w14:paraId="7519D405" w14:textId="6076217F" w:rsidR="00561FDB" w:rsidRPr="001A5069" w:rsidRDefault="00561FDB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742" w:type="dxa"/>
            <w:vAlign w:val="center"/>
          </w:tcPr>
          <w:p w14:paraId="7AE7AAC4" w14:textId="72FA176D" w:rsidR="00561FDB" w:rsidRPr="001A5069" w:rsidRDefault="00DC1616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561FDB">
              <w:rPr>
                <w:rFonts w:cs="Arial"/>
              </w:rPr>
              <w:t>rsta izvedene storitve</w:t>
            </w:r>
          </w:p>
        </w:tc>
        <w:tc>
          <w:tcPr>
            <w:tcW w:w="2318" w:type="dxa"/>
            <w:vAlign w:val="center"/>
          </w:tcPr>
          <w:p w14:paraId="1F111705" w14:textId="77777777" w:rsidR="00561FDB" w:rsidRPr="001A5069" w:rsidRDefault="00561FDB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</w:tc>
      </w:tr>
      <w:tr w:rsidR="00561FDB" w:rsidRPr="00080520" w14:paraId="67662077" w14:textId="77777777" w:rsidTr="00561FDB">
        <w:trPr>
          <w:trHeight w:val="333"/>
        </w:trPr>
        <w:tc>
          <w:tcPr>
            <w:tcW w:w="634" w:type="dxa"/>
          </w:tcPr>
          <w:p w14:paraId="06D7DBB4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0037C392" w14:textId="77777777" w:rsidR="00561FDB" w:rsidRDefault="00561FDB" w:rsidP="001317D0">
            <w:pPr>
              <w:rPr>
                <w:rFonts w:cs="Arial"/>
              </w:rPr>
            </w:pPr>
          </w:p>
          <w:p w14:paraId="765669A3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6C1F9BDB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3AB22B6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275F673A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52DCC692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  <w:tr w:rsidR="00561FDB" w:rsidRPr="00080520" w14:paraId="148EE51B" w14:textId="77777777" w:rsidTr="00561FDB">
        <w:trPr>
          <w:trHeight w:val="333"/>
        </w:trPr>
        <w:tc>
          <w:tcPr>
            <w:tcW w:w="634" w:type="dxa"/>
          </w:tcPr>
          <w:p w14:paraId="53F87249" w14:textId="77777777" w:rsidR="00561FDB" w:rsidRPr="00080520" w:rsidRDefault="00561FDB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902" w:type="dxa"/>
          </w:tcPr>
          <w:p w14:paraId="63DF549E" w14:textId="77777777" w:rsidR="00561FDB" w:rsidRDefault="00561FDB" w:rsidP="001317D0">
            <w:pPr>
              <w:rPr>
                <w:rFonts w:cs="Arial"/>
              </w:rPr>
            </w:pPr>
          </w:p>
          <w:p w14:paraId="09BE1655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3330" w:type="dxa"/>
          </w:tcPr>
          <w:p w14:paraId="5C6B61B1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1584" w:type="dxa"/>
          </w:tcPr>
          <w:p w14:paraId="1E8FA097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4742" w:type="dxa"/>
          </w:tcPr>
          <w:p w14:paraId="071079CE" w14:textId="77777777" w:rsidR="00561FDB" w:rsidRPr="00080520" w:rsidRDefault="00561FDB" w:rsidP="001317D0">
            <w:pPr>
              <w:rPr>
                <w:rFonts w:cs="Arial"/>
              </w:rPr>
            </w:pPr>
          </w:p>
        </w:tc>
        <w:tc>
          <w:tcPr>
            <w:tcW w:w="2318" w:type="dxa"/>
          </w:tcPr>
          <w:p w14:paraId="6E21D6A1" w14:textId="77777777" w:rsidR="00561FDB" w:rsidRPr="00080520" w:rsidRDefault="00561FDB" w:rsidP="001317D0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35DE5635" w14:textId="77777777" w:rsidR="00590AA7" w:rsidRPr="005B4793" w:rsidRDefault="006F104A" w:rsidP="00590AA7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>, podizvajalec), ki izpolnjuje ta pogoj. Ta obrazec je sestavni del in priloga ponudbe.</w:t>
      </w:r>
      <w:r w:rsidR="00590AA7">
        <w:rPr>
          <w:rFonts w:cs="Arial"/>
          <w:i/>
        </w:rPr>
        <w:t xml:space="preserve"> </w:t>
      </w:r>
      <w:bookmarkStart w:id="0" w:name="_Hlk190781160"/>
      <w:r w:rsidR="00590AA7">
        <w:rPr>
          <w:rFonts w:cs="Arial"/>
          <w:i/>
        </w:rPr>
        <w:t>V kolikor se ponudnik prijavlja na oba sklopa je potrebno obrazec izpolniti za vsak sklop posebej.</w:t>
      </w:r>
    </w:p>
    <w:bookmarkEnd w:id="0"/>
    <w:p w14:paraId="2A7CB2B2" w14:textId="3BD357DC" w:rsidR="00ED5254" w:rsidRPr="006F104A" w:rsidRDefault="00ED5254" w:rsidP="006F104A">
      <w:pPr>
        <w:jc w:val="both"/>
        <w:rPr>
          <w:rFonts w:cs="Arial"/>
          <w:i/>
        </w:rPr>
      </w:pPr>
    </w:p>
    <w:sectPr w:rsidR="00ED5254" w:rsidRPr="006F104A" w:rsidSect="00920E06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A337A" w14:textId="77777777" w:rsidR="00E317C3" w:rsidRDefault="00E317C3">
      <w:r>
        <w:separator/>
      </w:r>
    </w:p>
  </w:endnote>
  <w:endnote w:type="continuationSeparator" w:id="0">
    <w:p w14:paraId="7660DF21" w14:textId="77777777" w:rsidR="00E317C3" w:rsidRDefault="00E3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3802BA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668F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2A2DB4">
      <w:tc>
        <w:tcPr>
          <w:tcW w:w="4605" w:type="dxa"/>
          <w:shd w:val="clear" w:color="auto" w:fill="auto"/>
        </w:tcPr>
        <w:p w14:paraId="099BC83A" w14:textId="3CEC45B7" w:rsidR="00571B79" w:rsidRPr="00DC613E" w:rsidRDefault="00571B79" w:rsidP="00571B79">
          <w:pPr>
            <w:pStyle w:val="Noga"/>
          </w:pPr>
          <w:r>
            <w:rPr>
              <w:noProof/>
              <w14:ligatures w14:val="standardContextual"/>
            </w:rPr>
            <w:drawing>
              <wp:inline distT="0" distB="0" distL="0" distR="0" wp14:anchorId="385D0D25" wp14:editId="64CE277F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                             </w:t>
          </w:r>
        </w:p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01DE7DEE" w:rsidR="00370866" w:rsidRPr="00A1445A" w:rsidRDefault="00571B79" w:rsidP="00A1445A">
          <w:pPr>
            <w:jc w:val="right"/>
            <w:rPr>
              <w:rFonts w:cs="Arial"/>
              <w:color w:val="000000"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4F91D0D4" wp14:editId="280525CB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B2BD1" w14:textId="77777777" w:rsidR="00E317C3" w:rsidRDefault="00E317C3">
      <w:r>
        <w:separator/>
      </w:r>
    </w:p>
  </w:footnote>
  <w:footnote w:type="continuationSeparator" w:id="0">
    <w:p w14:paraId="564B675D" w14:textId="77777777" w:rsidR="00E317C3" w:rsidRDefault="00E3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64B3DF7" w14:paraId="6EF92F27" w14:textId="77777777" w:rsidTr="664B3DF7">
      <w:trPr>
        <w:trHeight w:val="300"/>
      </w:trPr>
      <w:tc>
        <w:tcPr>
          <w:tcW w:w="4665" w:type="dxa"/>
        </w:tcPr>
        <w:p w14:paraId="620B677C" w14:textId="16B45911" w:rsidR="664B3DF7" w:rsidRDefault="664B3DF7" w:rsidP="664B3DF7">
          <w:pPr>
            <w:pStyle w:val="Glava"/>
            <w:ind w:left="-115"/>
          </w:pPr>
        </w:p>
      </w:tc>
      <w:tc>
        <w:tcPr>
          <w:tcW w:w="4665" w:type="dxa"/>
        </w:tcPr>
        <w:p w14:paraId="465BB9CC" w14:textId="590EAD62" w:rsidR="664B3DF7" w:rsidRDefault="664B3DF7" w:rsidP="664B3DF7">
          <w:pPr>
            <w:pStyle w:val="Glava"/>
            <w:jc w:val="center"/>
          </w:pPr>
        </w:p>
      </w:tc>
      <w:tc>
        <w:tcPr>
          <w:tcW w:w="4665" w:type="dxa"/>
        </w:tcPr>
        <w:p w14:paraId="4B02D003" w14:textId="03045E40" w:rsidR="664B3DF7" w:rsidRDefault="664B3DF7" w:rsidP="664B3DF7">
          <w:pPr>
            <w:pStyle w:val="Glava"/>
            <w:ind w:right="-115"/>
            <w:jc w:val="right"/>
          </w:pPr>
        </w:p>
      </w:tc>
    </w:tr>
  </w:tbl>
  <w:p w14:paraId="18519B32" w14:textId="384438BD" w:rsidR="664B3DF7" w:rsidRDefault="664B3DF7" w:rsidP="664B3DF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49" w:type="dxa"/>
      <w:tblInd w:w="38" w:type="dxa"/>
      <w:tblLayout w:type="fixed"/>
      <w:tblLook w:val="01E0" w:firstRow="1" w:lastRow="1" w:firstColumn="1" w:lastColumn="1" w:noHBand="0" w:noVBand="0"/>
    </w:tblPr>
    <w:tblGrid>
      <w:gridCol w:w="6278"/>
      <w:gridCol w:w="2204"/>
      <w:gridCol w:w="5867"/>
    </w:tblGrid>
    <w:tr w:rsidR="00561FDB" w:rsidRPr="00561FDB" w14:paraId="3B419AE0" w14:textId="77777777" w:rsidTr="00561FDB">
      <w:trPr>
        <w:trHeight w:val="249"/>
      </w:trPr>
      <w:tc>
        <w:tcPr>
          <w:tcW w:w="6278" w:type="dxa"/>
          <w:tcBorders>
            <w:bottom w:val="single" w:sz="4" w:space="0" w:color="auto"/>
          </w:tcBorders>
          <w:shd w:val="clear" w:color="auto" w:fill="auto"/>
        </w:tcPr>
        <w:p w14:paraId="231B9BFC" w14:textId="521A621E" w:rsidR="00561FDB" w:rsidRPr="00561FDB" w:rsidRDefault="00A2688B" w:rsidP="00561FDB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ins w:id="1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59330312" wp14:editId="1509B224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2204" w:type="dxa"/>
          <w:tcBorders>
            <w:bottom w:val="single" w:sz="4" w:space="0" w:color="auto"/>
          </w:tcBorders>
          <w:shd w:val="clear" w:color="auto" w:fill="auto"/>
        </w:tcPr>
        <w:p w14:paraId="753BE364" w14:textId="77777777" w:rsidR="00561FDB" w:rsidRPr="00561FDB" w:rsidRDefault="00561FDB" w:rsidP="00561FDB">
          <w:pPr>
            <w:jc w:val="center"/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58F7329" w14:textId="44A91372" w:rsidR="00561FDB" w:rsidRPr="00561FDB" w:rsidRDefault="00561FDB" w:rsidP="00561FDB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61FDB" w:rsidRPr="00561FDB" w14:paraId="5DB42A1D" w14:textId="77777777" w:rsidTr="00561FDB">
      <w:trPr>
        <w:trHeight w:val="244"/>
      </w:trPr>
      <w:tc>
        <w:tcPr>
          <w:tcW w:w="6278" w:type="dxa"/>
          <w:tcBorders>
            <w:top w:val="single" w:sz="4" w:space="0" w:color="auto"/>
          </w:tcBorders>
          <w:shd w:val="clear" w:color="auto" w:fill="auto"/>
        </w:tcPr>
        <w:p w14:paraId="5EDF58F1" w14:textId="77777777" w:rsidR="00561FDB" w:rsidRPr="00561FDB" w:rsidRDefault="00561FDB" w:rsidP="00561FD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61FDB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2204" w:type="dxa"/>
          <w:tcBorders>
            <w:top w:val="single" w:sz="4" w:space="0" w:color="auto"/>
          </w:tcBorders>
          <w:shd w:val="clear" w:color="auto" w:fill="auto"/>
        </w:tcPr>
        <w:p w14:paraId="39640006" w14:textId="77777777" w:rsidR="00561FDB" w:rsidRPr="00561FDB" w:rsidRDefault="00561FDB" w:rsidP="00561FDB">
          <w:pPr>
            <w:rPr>
              <w:rFonts w:cs="Arial"/>
              <w:color w:val="000000"/>
            </w:rPr>
          </w:pPr>
        </w:p>
      </w:tc>
      <w:tc>
        <w:tcPr>
          <w:tcW w:w="5867" w:type="dxa"/>
          <w:tcBorders>
            <w:top w:val="single" w:sz="4" w:space="0" w:color="auto"/>
          </w:tcBorders>
          <w:shd w:val="clear" w:color="auto" w:fill="auto"/>
        </w:tcPr>
        <w:p w14:paraId="4C61C44A" w14:textId="4E293113" w:rsidR="00561FDB" w:rsidRPr="00561FDB" w:rsidRDefault="00561FDB" w:rsidP="00561FDB">
          <w:pPr>
            <w:jc w:val="right"/>
            <w:rPr>
              <w:rFonts w:cs="Arial"/>
              <w:sz w:val="16"/>
              <w:szCs w:val="16"/>
            </w:rPr>
          </w:pPr>
          <w:r w:rsidRPr="00561FDB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</w:t>
          </w:r>
        </w:p>
      </w:tc>
    </w:tr>
  </w:tbl>
  <w:p w14:paraId="63C09591" w14:textId="77777777" w:rsidR="00561FDB" w:rsidRPr="00561FDB" w:rsidRDefault="00561FDB" w:rsidP="00561FDB"/>
  <w:p w14:paraId="6E36BF41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455409D0" w14:textId="77777777" w:rsidR="00561FDB" w:rsidRPr="00561FDB" w:rsidRDefault="00561FDB" w:rsidP="00561FDB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6107955">
    <w:abstractNumId w:val="4"/>
  </w:num>
  <w:num w:numId="2" w16cid:durableId="1547450877">
    <w:abstractNumId w:val="6"/>
  </w:num>
  <w:num w:numId="3" w16cid:durableId="708803304">
    <w:abstractNumId w:val="3"/>
  </w:num>
  <w:num w:numId="4" w16cid:durableId="1740204699">
    <w:abstractNumId w:val="1"/>
  </w:num>
  <w:num w:numId="5" w16cid:durableId="1932084076">
    <w:abstractNumId w:val="5"/>
  </w:num>
  <w:num w:numId="6" w16cid:durableId="682896524">
    <w:abstractNumId w:val="0"/>
  </w:num>
  <w:num w:numId="7" w16cid:durableId="1777402065">
    <w:abstractNumId w:val="8"/>
  </w:num>
  <w:num w:numId="8" w16cid:durableId="205219647">
    <w:abstractNumId w:val="7"/>
  </w:num>
  <w:num w:numId="9" w16cid:durableId="8395877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0F6805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46FF7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2DB4"/>
    <w:rsid w:val="002A6A46"/>
    <w:rsid w:val="002B28E0"/>
    <w:rsid w:val="002C5CC5"/>
    <w:rsid w:val="002C7410"/>
    <w:rsid w:val="002D2C12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42A7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81CDD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61FDB"/>
    <w:rsid w:val="00571B79"/>
    <w:rsid w:val="005724B4"/>
    <w:rsid w:val="005753D9"/>
    <w:rsid w:val="0058399F"/>
    <w:rsid w:val="00590544"/>
    <w:rsid w:val="00590AA7"/>
    <w:rsid w:val="005A2E7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09E1"/>
    <w:rsid w:val="0065152F"/>
    <w:rsid w:val="00662D8F"/>
    <w:rsid w:val="0066332D"/>
    <w:rsid w:val="00666204"/>
    <w:rsid w:val="006668F6"/>
    <w:rsid w:val="00670A28"/>
    <w:rsid w:val="00670D1D"/>
    <w:rsid w:val="00677DEA"/>
    <w:rsid w:val="006971CD"/>
    <w:rsid w:val="006A0A51"/>
    <w:rsid w:val="006C2101"/>
    <w:rsid w:val="006D42E9"/>
    <w:rsid w:val="006D59F7"/>
    <w:rsid w:val="006E321C"/>
    <w:rsid w:val="006E377F"/>
    <w:rsid w:val="006E5B0D"/>
    <w:rsid w:val="006E67AF"/>
    <w:rsid w:val="006F104A"/>
    <w:rsid w:val="006F1BE7"/>
    <w:rsid w:val="006F3F86"/>
    <w:rsid w:val="006F44F5"/>
    <w:rsid w:val="006F758E"/>
    <w:rsid w:val="007033C0"/>
    <w:rsid w:val="00705ED4"/>
    <w:rsid w:val="007145FB"/>
    <w:rsid w:val="00723CCF"/>
    <w:rsid w:val="007345D8"/>
    <w:rsid w:val="007347D4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0B2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1A1D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0E06"/>
    <w:rsid w:val="009214B5"/>
    <w:rsid w:val="00941B2D"/>
    <w:rsid w:val="0094282E"/>
    <w:rsid w:val="00945B2B"/>
    <w:rsid w:val="00946104"/>
    <w:rsid w:val="009514DD"/>
    <w:rsid w:val="0095198A"/>
    <w:rsid w:val="00953938"/>
    <w:rsid w:val="00965BB4"/>
    <w:rsid w:val="00982BA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2688B"/>
    <w:rsid w:val="00A3063E"/>
    <w:rsid w:val="00A33BE0"/>
    <w:rsid w:val="00A515E0"/>
    <w:rsid w:val="00A51930"/>
    <w:rsid w:val="00A526AF"/>
    <w:rsid w:val="00A57325"/>
    <w:rsid w:val="00A65210"/>
    <w:rsid w:val="00A67BC3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D6C32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4D"/>
    <w:rsid w:val="00B86392"/>
    <w:rsid w:val="00B9309E"/>
    <w:rsid w:val="00B930C3"/>
    <w:rsid w:val="00B959FC"/>
    <w:rsid w:val="00BA2C4A"/>
    <w:rsid w:val="00BB3939"/>
    <w:rsid w:val="00BB614A"/>
    <w:rsid w:val="00BC00ED"/>
    <w:rsid w:val="00BC2412"/>
    <w:rsid w:val="00BC29DD"/>
    <w:rsid w:val="00BD4AEF"/>
    <w:rsid w:val="00BE256A"/>
    <w:rsid w:val="00BE344C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7D38"/>
    <w:rsid w:val="00C468BF"/>
    <w:rsid w:val="00C565DD"/>
    <w:rsid w:val="00C61B66"/>
    <w:rsid w:val="00C62735"/>
    <w:rsid w:val="00C64A95"/>
    <w:rsid w:val="00C64DFA"/>
    <w:rsid w:val="00C71FA6"/>
    <w:rsid w:val="00C82B34"/>
    <w:rsid w:val="00C9531D"/>
    <w:rsid w:val="00C97729"/>
    <w:rsid w:val="00CA54F0"/>
    <w:rsid w:val="00CB008E"/>
    <w:rsid w:val="00CB0D95"/>
    <w:rsid w:val="00CB1F5E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0E29"/>
    <w:rsid w:val="00D317EE"/>
    <w:rsid w:val="00D3247E"/>
    <w:rsid w:val="00D40CCB"/>
    <w:rsid w:val="00D47195"/>
    <w:rsid w:val="00D52286"/>
    <w:rsid w:val="00D5573D"/>
    <w:rsid w:val="00D55F34"/>
    <w:rsid w:val="00D579F3"/>
    <w:rsid w:val="00D64A3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C1616"/>
    <w:rsid w:val="00DD0A28"/>
    <w:rsid w:val="00DE590E"/>
    <w:rsid w:val="00DF116B"/>
    <w:rsid w:val="00DF3D50"/>
    <w:rsid w:val="00E029F3"/>
    <w:rsid w:val="00E02C2C"/>
    <w:rsid w:val="00E0340C"/>
    <w:rsid w:val="00E317C3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145AFDB4"/>
    <w:rsid w:val="207F348F"/>
    <w:rsid w:val="33FC3D96"/>
    <w:rsid w:val="432FDFF5"/>
    <w:rsid w:val="4AA40379"/>
    <w:rsid w:val="4E5BD514"/>
    <w:rsid w:val="4E7ABA90"/>
    <w:rsid w:val="60E37A75"/>
    <w:rsid w:val="6615B32C"/>
    <w:rsid w:val="664B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571B7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97728902-9242-4B31-B3F9-794EB1A46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CF6D48-2170-41D2-B839-3A2ECCD8F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147</Words>
  <Characters>842</Characters>
  <Application>Microsoft Office Word</Application>
  <DocSecurity>0</DocSecurity>
  <Lines>7</Lines>
  <Paragraphs>1</Paragraphs>
  <ScaleCrop>false</ScaleCrop>
  <Company>ZRSBR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78</cp:revision>
  <cp:lastPrinted>2016-06-20T06:36:00Z</cp:lastPrinted>
  <dcterms:created xsi:type="dcterms:W3CDTF">2015-08-19T11:27:00Z</dcterms:created>
  <dcterms:modified xsi:type="dcterms:W3CDTF">2025-07-11T05:55:00Z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